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Tewkesbury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Tewkesbury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Tewkesbury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Tewkesbury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Tewkesbury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Tewkesbury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47.4% </w:t>
      </w:r>
      <w:r w:rsidRPr="004747BF">
        <w:rPr>
          <w:rFonts w:ascii="Libre Franklin Light" w:eastAsia="Times New Roman" w:hAnsi="Libre Franklin Light" w:cs="Calibri Light"/>
        </w:rPr>
        <w:t xml:space="preserve">of those respondents classified as PGSI 8+ in Tewkesbury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Tewkesbury is estimated to be </w:t>
      </w:r>
      <w:r w:rsidRPr="00773DF7">
        <w:rPr>
          <w:rFonts w:ascii="Libre Franklin Light" w:eastAsia="Times New Roman" w:hAnsi="Libre Franklin Light" w:cs="Calibri Light"/>
          <w:b/>
          <w:bCs/>
          <w:color w:val="C45911" w:themeColor="accent2" w:themeShade="BF"/>
        </w:rPr>
        <w:t xml:space="preserve">£1,215,178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Tewkesbury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Tewkesbury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Tewkesbury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Tewkesbury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ewkesbur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Tewkesbury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ewkesbur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Tewkesbury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Tewkesbury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47.4%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ewkesbur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Tewkesbury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Tewkesbury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Tewkesbury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44.4%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Tewkesbury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Tewkesbury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Tewkesbury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£1,215,178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Tewkesbury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£19,793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£409,336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£29,323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£8,247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£15,120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£733,359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£1,215,178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Tewkesbury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Tewkesbury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Tewkesbury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Tewkesbury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Tewkesbury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Tewkesbury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Tewkesbury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Tewkesbury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Tewkesbury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Tewkesbury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Tewkesbury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Tewkesbury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7396062-EB90-4240-8949-C9C2CEBD332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